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145B415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48BC69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C70D99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F41D6F">
              <w:t> </w:t>
            </w:r>
            <w:r w:rsidR="00F41D6F">
              <w:t> </w:t>
            </w:r>
            <w:r w:rsidR="00F41D6F">
              <w:t> </w:t>
            </w:r>
            <w:r w:rsidR="00F41D6F">
              <w:t> </w:t>
            </w:r>
            <w:r w:rsidR="00F41D6F">
              <w:t> </w:t>
            </w:r>
            <w:r>
              <w:fldChar w:fldCharType="end"/>
            </w:r>
            <w:bookmarkEnd w:id="0"/>
          </w:p>
          <w:p w14:paraId="205860B5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982B3FA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3F6ED0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AF81A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05CF5C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94DC88E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7813D3C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BAFDA6D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43AD934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E78EB7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D5AB49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BCF8C01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A5C3A44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AB8DB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0694A1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24BA094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E0DA30D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34052B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59B6FA84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BB5871F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3B6AA9CD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350E0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A68EAE1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60791A2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AF57987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00EEE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CDA983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90E76EF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C1B56F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440D8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BC8CE7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1A46DF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40E3BE3B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FE3875C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66CCC184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5828D0C6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0DE2462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55267F05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000A647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C05A7FC" w14:textId="77777777" w:rsidR="0013068A" w:rsidRPr="008F6547" w:rsidRDefault="0013068A" w:rsidP="0013068A"/>
        </w:tc>
      </w:tr>
      <w:tr w:rsidR="00597968" w:rsidRPr="008F6547" w14:paraId="6F60565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9BDBF4B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0FF880D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DDD5AFD" w14:textId="77777777" w:rsidR="0013068A" w:rsidRPr="008F6547" w:rsidRDefault="0013068A" w:rsidP="0013068A"/>
        </w:tc>
      </w:tr>
      <w:tr w:rsidR="00597968" w:rsidRPr="008F6547" w14:paraId="29CCF872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B738548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0E893310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763E65C" w14:textId="77777777" w:rsidR="0013068A" w:rsidRPr="008F6547" w:rsidRDefault="0013068A" w:rsidP="00940F19"/>
        </w:tc>
      </w:tr>
      <w:tr w:rsidR="00140608" w:rsidRPr="00597968" w14:paraId="5AB80EC6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078A5E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6F819ED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5004B80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621BAC40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5AAC09C9" w14:textId="02FB000F" w:rsidR="000D2F1B" w:rsidRPr="00C86E04" w:rsidRDefault="00C86E04" w:rsidP="00F41D6F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CA094B" w:rsidRPr="00CA094B">
              <w:rPr>
                <w:b/>
              </w:rPr>
              <w:t>Rahmenvereinbarungen über Fahrbahnmarkierungsarbeiten im Stadtgebiet Duisburg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41755CE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5D1B0E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59E3D2B5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5F286ED7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437076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5C3E5AA6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1BAE87A0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31147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EEAAAFD" w14:textId="59D5C192" w:rsidR="000D2F1B" w:rsidRPr="00C74A8F" w:rsidRDefault="00C86E04" w:rsidP="00B02A39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CA094B" w:rsidRPr="00CA094B">
              <w:rPr>
                <w:b/>
              </w:rPr>
              <w:t>Fahrbahnmarkierungsarbeiten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39BAA7E4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195C531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F0F493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8C7AD6B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F54C8AD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62A3506A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E50DBDC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73C3ACE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879531F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769B50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E3117BD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C689909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49E4381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4CD3AC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055309F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F372A6A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262F881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0610A2E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348B248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6EC4B86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21A2593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02066B2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25245A7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745D1B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C8ACE2A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414110D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20DEF9D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608167E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EAF767F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C61DC3A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4A5ABD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5C87CAF1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3637DA6F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F7CC9E9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5ACF2D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3CAE1E4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948BAED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D4540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7C3A0FB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0369B1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8FA8117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6D374EBB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5031E31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5A90A6E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01EF1C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523ED425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4F5D7A83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788C53A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4E18142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A2898A4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274B95A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2F76937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57E7189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A72E585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4DBF8DB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5E6C5B8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13C0DB7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0C109F6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7A672E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791F369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533DC89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1A041FE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6E4E4E4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4BF8B4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501037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18B08F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DE2BBE0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5A50A00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D1EB637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E413885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22064F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F58BCD3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285E690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217066D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51613831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8F0EF50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19B6DD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891E38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6590D54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4B40A91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9B58034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303FA8B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AAF946B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CDD9242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85945D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AA3E3A0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C6025CD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F96F78D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7DA39A09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7ABC160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D99C54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E4F1E1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C41BDC2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11982CE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- 2</w:t>
            </w:r>
          </w:p>
        </w:tc>
      </w:tr>
      <w:tr w:rsidR="00E401BD" w:rsidRPr="00D1009B" w14:paraId="0A84AE53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CA66B8E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778EC0C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35044A72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00A8D933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8A12E93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37494517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F205AD4" w14:textId="77777777" w:rsidR="00E401BD" w:rsidRPr="00410951" w:rsidRDefault="00E401BD" w:rsidP="00E401BD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584CC6FD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0EC678A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2DBB0562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47AB80C" w14:textId="77777777" w:rsidR="00E401BD" w:rsidRPr="00410951" w:rsidRDefault="00E401BD" w:rsidP="00E401B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>
              <w:t xml:space="preserve">                                             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42F3598F" w14:textId="77777777" w:rsidR="00E401BD" w:rsidRPr="00410951" w:rsidRDefault="00E401BD" w:rsidP="00E401BD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CBF9B71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01BD" w:rsidRPr="00D1009B" w14:paraId="3F8977E5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ACA5771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0588D7C5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7C9711F" w14:textId="77777777" w:rsidR="00E401BD" w:rsidRPr="00D425A1" w:rsidRDefault="00E401BD" w:rsidP="00E401BD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Pr="004F6A90">
              <w:t>einschl. Umsatzsteuer</w:t>
            </w:r>
            <w:r>
              <w:br/>
            </w:r>
            <w:r w:rsidRPr="00D425A1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26057F71" w14:textId="77777777" w:rsidR="00E401BD" w:rsidRPr="00D425A1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3BF6C8F9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064BF891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DCA55D7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E401BD" w:rsidRPr="00DF0D66" w14:paraId="2507BC6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B8B960A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2E3D3347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34D45D51" w14:textId="77777777" w:rsidR="00E401BD" w:rsidRPr="00410951" w:rsidRDefault="00E401BD" w:rsidP="00E401BD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520CBD59" w14:textId="77777777" w:rsidR="00E401BD" w:rsidRPr="00410951" w:rsidRDefault="00E401BD" w:rsidP="00E401BD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DC8DFC4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76436B4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CE4F2CC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14186D24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13785818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0AD85296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27E4EB02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401BD" w:rsidRPr="001C60F2" w14:paraId="1255FD55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081FC783" w14:textId="77777777" w:rsidR="00E401BD" w:rsidRPr="00410951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4635A05E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617AE4BE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7E46ECA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3A457A8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A6310E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CB4AC5E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018830C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67A4192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B323E2D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772F7A2D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C3C91C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2072551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56B4331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736F03CF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4F218F5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1572EB6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A19BDA5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88D422D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E308D04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379EB609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EBA3A1B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2953F88C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1BDE596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BE82E5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BB08446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4DCF5FA6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7954490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24741950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4FBD31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2BB6E99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C186670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F1E9C00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24536027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D9C7BD4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7474EAD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5A23ACF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C4709B5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32D4B1C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BA73C8D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79CABCB8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1B6D454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DFC9387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DB46302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1330F193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4C4C579E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CA33C6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1FE7DE3E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57B0422F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7DE9DF6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45A9D9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4919B96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310A9459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0B4FBB4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CD17C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226D2BC9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135782A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52188D20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CD13CDC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5A0E8E40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2EAF03A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4EBC1DD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741B6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04BCBFB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66DD3160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41232C5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1D2C05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2D2A8D26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475AAB8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3DC17FD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D69A54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F594AA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605526E1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1DF27AA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3536A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23122F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6216C0E2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1ECB5A9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57A590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0F778A2A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7FC22AE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7000DE5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5FCDA3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4860E48B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82C8BED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1FE91150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5F5266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7916B278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49E016" w14:textId="77777777" w:rsidR="00E92DDD" w:rsidRDefault="00E92DDD" w:rsidP="00347E05">
            <w:pPr>
              <w:jc w:val="left"/>
            </w:pPr>
            <w:r>
              <w:lastRenderedPageBreak/>
              <w:t>Unterschrift</w:t>
            </w:r>
            <w:r w:rsidR="00FC1D18">
              <w:t xml:space="preserve"> (bei schriftlichem Angebot)</w:t>
            </w:r>
          </w:p>
          <w:p w14:paraId="6C268468" w14:textId="77777777" w:rsidR="00E92DDD" w:rsidRDefault="00E92DDD" w:rsidP="00347E05">
            <w:pPr>
              <w:jc w:val="left"/>
            </w:pPr>
          </w:p>
          <w:p w14:paraId="1CB27083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4930645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17642CC8" w14:textId="77777777" w:rsidR="00E92DDD" w:rsidRPr="00FA6D6C" w:rsidRDefault="00E92DDD" w:rsidP="00347E05">
            <w:pPr>
              <w:jc w:val="left"/>
            </w:pPr>
          </w:p>
        </w:tc>
      </w:tr>
    </w:tbl>
    <w:p w14:paraId="76C9A02C" w14:textId="77777777" w:rsidR="00624F1B" w:rsidRDefault="00624F1B" w:rsidP="00D464F5"/>
    <w:p w14:paraId="3012BE7B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F1EB" w14:textId="77777777" w:rsidR="002657E1" w:rsidRDefault="002657E1">
      <w:r>
        <w:separator/>
      </w:r>
    </w:p>
    <w:p w14:paraId="1E9E832A" w14:textId="77777777" w:rsidR="002657E1" w:rsidRDefault="002657E1"/>
    <w:p w14:paraId="421A9DFA" w14:textId="77777777" w:rsidR="002657E1" w:rsidRDefault="002657E1"/>
  </w:endnote>
  <w:endnote w:type="continuationSeparator" w:id="0">
    <w:p w14:paraId="22C56975" w14:textId="77777777" w:rsidR="002657E1" w:rsidRDefault="002657E1">
      <w:r>
        <w:continuationSeparator/>
      </w:r>
    </w:p>
    <w:p w14:paraId="0A6B7E94" w14:textId="77777777" w:rsidR="002657E1" w:rsidRDefault="002657E1"/>
    <w:p w14:paraId="58E3BBC5" w14:textId="77777777" w:rsidR="002657E1" w:rsidRDefault="00265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1BFF666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E5BF67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AEC93AF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E19D4A" wp14:editId="6F5C04B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0EA5C12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DADA8F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F41D6F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F41D6F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0079904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8929" w14:textId="77777777" w:rsidR="002657E1" w:rsidRDefault="002657E1" w:rsidP="00026D23">
      <w:r>
        <w:separator/>
      </w:r>
    </w:p>
  </w:footnote>
  <w:footnote w:type="continuationSeparator" w:id="0">
    <w:p w14:paraId="3C73D1CF" w14:textId="77777777" w:rsidR="002657E1" w:rsidRDefault="002657E1">
      <w:r>
        <w:continuationSeparator/>
      </w:r>
    </w:p>
    <w:p w14:paraId="4244C9DE" w14:textId="77777777" w:rsidR="002657E1" w:rsidRDefault="002657E1"/>
    <w:p w14:paraId="6401110E" w14:textId="77777777" w:rsidR="002657E1" w:rsidRDefault="002657E1"/>
  </w:footnote>
  <w:footnote w:id="1">
    <w:p w14:paraId="18090D11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E4713B4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7CBA1A6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BD501" w14:textId="77777777" w:rsidR="00E76F2B" w:rsidRDefault="00E76F2B">
    <w:pPr>
      <w:pStyle w:val="Kopfzeile"/>
    </w:pPr>
    <w:r w:rsidRPr="007D5567">
      <w:t>213</w:t>
    </w:r>
  </w:p>
  <w:p w14:paraId="7B973E8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86801126">
    <w:abstractNumId w:val="1"/>
  </w:num>
  <w:num w:numId="2" w16cid:durableId="2049521899">
    <w:abstractNumId w:val="7"/>
  </w:num>
  <w:num w:numId="3" w16cid:durableId="118576655">
    <w:abstractNumId w:val="9"/>
  </w:num>
  <w:num w:numId="4" w16cid:durableId="209419991">
    <w:abstractNumId w:val="23"/>
  </w:num>
  <w:num w:numId="5" w16cid:durableId="1058479893">
    <w:abstractNumId w:val="11"/>
  </w:num>
  <w:num w:numId="6" w16cid:durableId="1353842868">
    <w:abstractNumId w:val="3"/>
  </w:num>
  <w:num w:numId="7" w16cid:durableId="1431318097">
    <w:abstractNumId w:val="14"/>
  </w:num>
  <w:num w:numId="8" w16cid:durableId="1671062253">
    <w:abstractNumId w:val="10"/>
  </w:num>
  <w:num w:numId="9" w16cid:durableId="339701634">
    <w:abstractNumId w:val="22"/>
  </w:num>
  <w:num w:numId="10" w16cid:durableId="1416321373">
    <w:abstractNumId w:val="6"/>
  </w:num>
  <w:num w:numId="11" w16cid:durableId="526722823">
    <w:abstractNumId w:val="13"/>
  </w:num>
  <w:num w:numId="12" w16cid:durableId="1049912330">
    <w:abstractNumId w:val="13"/>
  </w:num>
  <w:num w:numId="13" w16cid:durableId="347409980">
    <w:abstractNumId w:val="13"/>
  </w:num>
  <w:num w:numId="14" w16cid:durableId="952370544">
    <w:abstractNumId w:val="13"/>
  </w:num>
  <w:num w:numId="15" w16cid:durableId="810633340">
    <w:abstractNumId w:val="13"/>
  </w:num>
  <w:num w:numId="16" w16cid:durableId="554241217">
    <w:abstractNumId w:val="2"/>
  </w:num>
  <w:num w:numId="17" w16cid:durableId="1645620479">
    <w:abstractNumId w:val="2"/>
  </w:num>
  <w:num w:numId="18" w16cid:durableId="652947008">
    <w:abstractNumId w:val="18"/>
  </w:num>
  <w:num w:numId="19" w16cid:durableId="898520672">
    <w:abstractNumId w:val="15"/>
  </w:num>
  <w:num w:numId="20" w16cid:durableId="733284607">
    <w:abstractNumId w:val="12"/>
  </w:num>
  <w:num w:numId="21" w16cid:durableId="1533112529">
    <w:abstractNumId w:val="8"/>
  </w:num>
  <w:num w:numId="22" w16cid:durableId="1980650237">
    <w:abstractNumId w:val="0"/>
  </w:num>
  <w:num w:numId="23" w16cid:durableId="1836140433">
    <w:abstractNumId w:val="17"/>
  </w:num>
  <w:num w:numId="24" w16cid:durableId="207500767">
    <w:abstractNumId w:val="20"/>
  </w:num>
  <w:num w:numId="25" w16cid:durableId="2062167004">
    <w:abstractNumId w:val="21"/>
  </w:num>
  <w:num w:numId="26" w16cid:durableId="1424765846">
    <w:abstractNumId w:val="4"/>
  </w:num>
  <w:num w:numId="27" w16cid:durableId="313878907">
    <w:abstractNumId w:val="16"/>
  </w:num>
  <w:num w:numId="28" w16cid:durableId="1150251797">
    <w:abstractNumId w:val="19"/>
  </w:num>
  <w:num w:numId="29" w16cid:durableId="548810799">
    <w:abstractNumId w:val="2"/>
  </w:num>
  <w:num w:numId="30" w16cid:durableId="858857105">
    <w:abstractNumId w:val="2"/>
  </w:num>
  <w:num w:numId="31" w16cid:durableId="2125729233">
    <w:abstractNumId w:val="2"/>
  </w:num>
  <w:num w:numId="32" w16cid:durableId="1188527018">
    <w:abstractNumId w:val="2"/>
  </w:num>
  <w:num w:numId="33" w16cid:durableId="16476646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BG7v6052l+1C5qFx7o1bXvpdPTCXEsWjxAx4FatVneQnNZ9qgv5N/sJz1b5l+RK8Q1NYL1TaF63pqgEHpGQXQ==" w:salt="Spz8/0kwryiTXdSHIZwsc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675C"/>
    <w:rsid w:val="00067687"/>
    <w:rsid w:val="00067E94"/>
    <w:rsid w:val="000733CD"/>
    <w:rsid w:val="00081305"/>
    <w:rsid w:val="000848E7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657E1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1BE6"/>
    <w:rsid w:val="003D3E99"/>
    <w:rsid w:val="003E2CD4"/>
    <w:rsid w:val="003E4B7B"/>
    <w:rsid w:val="003E604E"/>
    <w:rsid w:val="003E79F7"/>
    <w:rsid w:val="00402A1B"/>
    <w:rsid w:val="00403C66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D3B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37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D436B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0B6B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A094B"/>
    <w:rsid w:val="00CA0ECC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07262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01BD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0107"/>
    <w:rsid w:val="00EC7AED"/>
    <w:rsid w:val="00EE2B0B"/>
    <w:rsid w:val="00F074FC"/>
    <w:rsid w:val="00F104BB"/>
    <w:rsid w:val="00F133C2"/>
    <w:rsid w:val="00F21669"/>
    <w:rsid w:val="00F25E67"/>
    <w:rsid w:val="00F32C49"/>
    <w:rsid w:val="00F36135"/>
    <w:rsid w:val="00F36772"/>
    <w:rsid w:val="00F41D6F"/>
    <w:rsid w:val="00F43051"/>
    <w:rsid w:val="00F43465"/>
    <w:rsid w:val="00F4753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5F3FC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72B37-6F98-4F80-A6E2-1587266F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740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Markwart, Olga</cp:lastModifiedBy>
  <cp:revision>40</cp:revision>
  <cp:lastPrinted>2019-04-17T06:20:00Z</cp:lastPrinted>
  <dcterms:created xsi:type="dcterms:W3CDTF">2019-04-03T07:40:00Z</dcterms:created>
  <dcterms:modified xsi:type="dcterms:W3CDTF">2026-06-11T12:32:00Z</dcterms:modified>
</cp:coreProperties>
</file>